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829" w:rsidRPr="00F210D9" w:rsidRDefault="00452467" w:rsidP="00DF13D9">
      <w:pPr>
        <w:pStyle w:val="a8"/>
        <w:tabs>
          <w:tab w:val="left" w:pos="2018"/>
        </w:tabs>
        <w:spacing w:before="3240" w:after="0" w:line="240" w:lineRule="auto"/>
        <w:ind w:left="0" w:right="-40" w:firstLine="0"/>
        <w:rPr>
          <w:b/>
          <w:spacing w:val="0"/>
          <w:sz w:val="24"/>
          <w:szCs w:val="24"/>
        </w:rPr>
      </w:pPr>
      <w:r>
        <w:rPr>
          <w:noProof/>
        </w:rPr>
        <mc:AlternateContent>
          <mc:Choice Requires="wpg">
            <w:drawing>
              <wp:anchor distT="0" distB="0" distL="114300" distR="114300" simplePos="0" relativeHeight="251658240" behindDoc="1" locked="0" layoutInCell="1" allowOverlap="1">
                <wp:simplePos x="0" y="0"/>
                <wp:positionH relativeFrom="column">
                  <wp:posOffset>-71755</wp:posOffset>
                </wp:positionH>
                <wp:positionV relativeFrom="paragraph">
                  <wp:posOffset>-476250</wp:posOffset>
                </wp:positionV>
                <wp:extent cx="6232525" cy="2514600"/>
                <wp:effectExtent l="0" t="0" r="0" b="0"/>
                <wp:wrapNone/>
                <wp:docPr id="4"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32525" cy="2514600"/>
                          <a:chOff x="1701" y="544"/>
                          <a:chExt cx="9815" cy="3960"/>
                        </a:xfrm>
                      </wpg:grpSpPr>
                      <pic:pic xmlns:pic="http://schemas.openxmlformats.org/drawingml/2006/picture">
                        <pic:nvPicPr>
                          <pic:cNvPr id="5" name="Picture 165" descr="Рисунок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881" y="1444"/>
                            <a:ext cx="9360" cy="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169" descr="Рисунок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5841" y="544"/>
                            <a:ext cx="1131" cy="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 name="Picture 170" descr="Рисунок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814" y="3064"/>
                            <a:ext cx="9427" cy="1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171" descr="Рисунок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701" y="4144"/>
                            <a:ext cx="981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174" o:spid="_x0000_s1026" style="position:absolute;margin-left:-5.65pt;margin-top:-37.5pt;width:490.75pt;height:198pt;z-index:-251658240" coordorigin="1701,544" coordsize="9815,3960"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5" o:spid="_x0000_s1027" type="#_x0000_t75" alt="Рисунок2" style="position:absolute;left:1881;top:1444;width:9360;height:16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FfirBAAAA2gAAAA8AAABkcnMvZG93bnJldi54bWxEj0+LwjAUxO8LfofwBG9rqrgi1SiiCB68&#10;rH+vj+bZVJuX0qS1++03Cwseh5n5DbNYdbYULdW+cKxgNExAEGdOF5wrOJ92nzMQPiBrLB2Tgh/y&#10;sFr2PhaYavfib2qPIRcRwj5FBSaEKpXSZ4Ys+qGriKN3d7XFEGWdS13jK8JtKcdJMpUWC44LBiva&#10;GMqex8YquLTJRD6vxe16aIJpHo9Ta/RWqUG/W89BBOrCO/zf3msFX/B3Jd4Aufw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jFfirBAAAA2gAAAA8AAAAAAAAAAAAAAAAAnwIA&#10;AGRycy9kb3ducmV2LnhtbFBLBQYAAAAABAAEAPcAAACNAwAAAAA=&#10;">
                  <v:imagedata r:id="rId12" o:title="Рисунок2"/>
                </v:shape>
                <v:shape id="Picture 169" o:spid="_x0000_s1028" type="#_x0000_t75" alt="Рисунок1" style="position:absolute;left:5841;top:544;width:1131;height:11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4rHHCAAAA2gAAAA8AAABkcnMvZG93bnJldi54bWxEj0+LwjAUxO8LfofwBG/bVEFZqlGKsqAn&#10;/633Z/Nsi81Lt4m1+umNsLDHYWZ+w8wWnalES40rLSsYRjEI4szqknMFP8fvzy8QziNrrCyTggc5&#10;WMx7HzNMtL3zntqDz0WAsEtQQeF9nUjpsoIMusjWxMG72MagD7LJpW7wHuCmkqM4nkiDJYeFAmta&#10;FpRdDzejYLsbP9v6eRyunD9tdr/pOa1GZ6UG/S6dgvDU+f/wX3utFUzgfSXcADl/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r+KxxwgAAANoAAAAPAAAAAAAAAAAAAAAAAJ8C&#10;AABkcnMvZG93bnJldi54bWxQSwUGAAAAAAQABAD3AAAAjgMAAAAA&#10;">
                  <v:imagedata r:id="rId13" o:title="Рисунок1"/>
                </v:shape>
                <v:shape id="Picture 170" o:spid="_x0000_s1029" type="#_x0000_t75" alt="Рисунок5" style="position:absolute;left:1814;top:3064;width:9427;height:10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4g3erCAAAA2gAAAA8AAABkcnMvZG93bnJldi54bWxEj0Frg0AUhO+B/IflBXpLVnOwxWYVKRV6&#10;6KWm5Pzqvrqi+1bcbbT/vhsI9DjMzDfMqVztKK40+96xgvSQgCBune65U/B5rvdPIHxA1jg6JgW/&#10;5KEstpsT5tot/EHXJnQiQtjnqMCEMOVS+taQRX9wE3H0vt1sMUQ5d1LPuES4HeUxSTJpsee4YHCi&#10;F0Pt0PxYBa+h7rN2So18H5bhfFwrvHxVSj3s1uoZRKA1/Ifv7Tet4BFuV+INkMU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IN3qwgAAANoAAAAPAAAAAAAAAAAAAAAAAJ8C&#10;AABkcnMvZG93bnJldi54bWxQSwUGAAAAAAQABAD3AAAAjgMAAAAA&#10;">
                  <v:imagedata r:id="rId14" o:title="Рисунок5"/>
                </v:shape>
                <v:shape id="Picture 171" o:spid="_x0000_s1030" type="#_x0000_t75" alt="Рисунок4" style="position:absolute;left:1701;top:4144;width:9815;height:3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NK/G++AAAA2gAAAA8AAABkcnMvZG93bnJldi54bWxET8uKwjAU3Qv+Q7iCO01GUYaOUYrgYyc6&#10;Iri7NHfaMs1NaWJb/94sBJeH815teluJlhpfOtbwNVUgiDNnSs41XH93k28QPiAbrByThid52KyH&#10;gxUmxnV8pvYSchFD2CeooQihTqT0WUEW/dTVxJH7c43FEGGTS9NgF8NtJWdKLaXFkmNDgTVtC8r+&#10;Lw+rYbu47U7uye0hTefqqu7dvjW51uNRn/6ACNSHj/jtPhoNcWu8Em+AXL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ANK/G++AAAA2gAAAA8AAAAAAAAAAAAAAAAAnwIAAGRy&#10;cy9kb3ducmV2LnhtbFBLBQYAAAAABAAEAPcAAACKAwAAAAA=&#10;">
                  <v:imagedata r:id="rId15" o:title="Рисунок4"/>
                </v:shape>
              </v:group>
            </w:pict>
          </mc:Fallback>
        </mc:AlternateContent>
      </w:r>
    </w:p>
    <w:p w:rsidR="00452467" w:rsidRDefault="00452467" w:rsidP="00452467">
      <w:pPr>
        <w:pStyle w:val="af1"/>
        <w:spacing w:after="0"/>
        <w:ind w:right="-40" w:firstLine="5670"/>
        <w:rPr>
          <w:b/>
          <w:sz w:val="28"/>
          <w:szCs w:val="28"/>
        </w:rPr>
      </w:pPr>
      <w:r>
        <w:rPr>
          <w:b/>
          <w:sz w:val="28"/>
          <w:szCs w:val="28"/>
        </w:rPr>
        <w:t>Главе города</w:t>
      </w:r>
    </w:p>
    <w:p w:rsidR="00452467" w:rsidRDefault="00452467" w:rsidP="00452467">
      <w:pPr>
        <w:pStyle w:val="af1"/>
        <w:spacing w:after="0"/>
        <w:ind w:right="-40" w:firstLine="5670"/>
        <w:rPr>
          <w:b/>
          <w:sz w:val="28"/>
          <w:szCs w:val="28"/>
        </w:rPr>
      </w:pPr>
      <w:r>
        <w:rPr>
          <w:b/>
          <w:sz w:val="28"/>
          <w:szCs w:val="28"/>
        </w:rPr>
        <w:t>И.П. Тарасовой</w:t>
      </w:r>
    </w:p>
    <w:p w:rsidR="00452467" w:rsidRDefault="00452467" w:rsidP="00452467">
      <w:pPr>
        <w:pStyle w:val="af1"/>
        <w:spacing w:after="0"/>
        <w:ind w:right="-40" w:firstLine="5670"/>
        <w:rPr>
          <w:sz w:val="20"/>
        </w:rPr>
      </w:pPr>
    </w:p>
    <w:p w:rsidR="00452467" w:rsidRDefault="00452467" w:rsidP="00452467">
      <w:pPr>
        <w:pStyle w:val="af1"/>
        <w:spacing w:before="480" w:after="240"/>
        <w:ind w:firstLine="0"/>
        <w:jc w:val="center"/>
        <w:rPr>
          <w:b/>
          <w:sz w:val="28"/>
          <w:szCs w:val="28"/>
        </w:rPr>
      </w:pPr>
      <w:r>
        <w:rPr>
          <w:b/>
          <w:sz w:val="28"/>
          <w:szCs w:val="28"/>
        </w:rPr>
        <w:t>Уважаемая Инна Петровна.</w:t>
      </w:r>
    </w:p>
    <w:p w:rsidR="00452467" w:rsidRDefault="00452467" w:rsidP="00452467">
      <w:pPr>
        <w:spacing w:after="0" w:line="360" w:lineRule="auto"/>
        <w:ind w:firstLine="709"/>
        <w:rPr>
          <w:sz w:val="28"/>
          <w:szCs w:val="28"/>
        </w:rPr>
      </w:pPr>
      <w:r>
        <w:rPr>
          <w:sz w:val="28"/>
          <w:szCs w:val="28"/>
        </w:rPr>
        <w:t xml:space="preserve">В связи с празднованием Дня города, за многолетний добросовестный труд, высокий профессионализм, для занесения </w:t>
      </w:r>
      <w:r>
        <w:rPr>
          <w:sz w:val="28"/>
          <w:szCs w:val="28"/>
        </w:rPr>
        <w:t xml:space="preserve">на Доску Почета города Пыть-Яха </w:t>
      </w:r>
      <w:r>
        <w:rPr>
          <w:sz w:val="28"/>
          <w:szCs w:val="28"/>
        </w:rPr>
        <w:t xml:space="preserve">представляем </w:t>
      </w:r>
      <w:r>
        <w:rPr>
          <w:sz w:val="28"/>
          <w:szCs w:val="28"/>
        </w:rPr>
        <w:t xml:space="preserve">следующую </w:t>
      </w:r>
      <w:r>
        <w:rPr>
          <w:sz w:val="28"/>
          <w:szCs w:val="28"/>
        </w:rPr>
        <w:t>кандидатур</w:t>
      </w:r>
      <w:r>
        <w:rPr>
          <w:sz w:val="28"/>
          <w:szCs w:val="28"/>
        </w:rPr>
        <w:t>у</w:t>
      </w:r>
      <w:r>
        <w:rPr>
          <w:sz w:val="28"/>
          <w:szCs w:val="28"/>
        </w:rPr>
        <w:t xml:space="preserve"> работник</w:t>
      </w:r>
      <w:r>
        <w:rPr>
          <w:sz w:val="28"/>
          <w:szCs w:val="28"/>
        </w:rPr>
        <w:t>а</w:t>
      </w:r>
      <w:r>
        <w:rPr>
          <w:sz w:val="28"/>
          <w:szCs w:val="28"/>
        </w:rPr>
        <w:t xml:space="preserve"> </w:t>
      </w:r>
    </w:p>
    <w:p w:rsidR="00452467" w:rsidRDefault="00452467" w:rsidP="00452467">
      <w:pPr>
        <w:ind w:firstLine="0"/>
        <w:jc w:val="center"/>
        <w:rPr>
          <w:sz w:val="28"/>
          <w:szCs w:val="28"/>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74"/>
        <w:gridCol w:w="3684"/>
        <w:gridCol w:w="5099"/>
      </w:tblGrid>
      <w:tr w:rsidR="00452467" w:rsidTr="00452467">
        <w:tc>
          <w:tcPr>
            <w:tcW w:w="674" w:type="dxa"/>
          </w:tcPr>
          <w:p w:rsidR="00452467" w:rsidRDefault="00452467" w:rsidP="00524BAD">
            <w:pPr>
              <w:numPr>
                <w:ilvl w:val="0"/>
                <w:numId w:val="1"/>
              </w:numPr>
              <w:spacing w:after="0"/>
              <w:rPr>
                <w:sz w:val="28"/>
                <w:szCs w:val="28"/>
              </w:rPr>
            </w:pPr>
          </w:p>
        </w:tc>
        <w:tc>
          <w:tcPr>
            <w:tcW w:w="3684" w:type="dxa"/>
            <w:hideMark/>
          </w:tcPr>
          <w:p w:rsidR="00452467" w:rsidRDefault="00452467">
            <w:pPr>
              <w:spacing w:after="0"/>
              <w:ind w:firstLine="0"/>
              <w:rPr>
                <w:sz w:val="28"/>
                <w:szCs w:val="28"/>
              </w:rPr>
            </w:pPr>
            <w:r>
              <w:rPr>
                <w:sz w:val="28"/>
                <w:szCs w:val="28"/>
              </w:rPr>
              <w:t>Хрупа Любовь Владим</w:t>
            </w:r>
            <w:r>
              <w:rPr>
                <w:sz w:val="28"/>
                <w:szCs w:val="28"/>
              </w:rPr>
              <w:t>и</w:t>
            </w:r>
            <w:r>
              <w:rPr>
                <w:sz w:val="28"/>
                <w:szCs w:val="28"/>
              </w:rPr>
              <w:t>ровна</w:t>
            </w:r>
          </w:p>
        </w:tc>
        <w:tc>
          <w:tcPr>
            <w:tcW w:w="5099" w:type="dxa"/>
            <w:hideMark/>
          </w:tcPr>
          <w:p w:rsidR="00452467" w:rsidRDefault="00452467" w:rsidP="00452467">
            <w:pPr>
              <w:spacing w:after="0"/>
              <w:ind w:firstLine="0"/>
              <w:rPr>
                <w:sz w:val="28"/>
                <w:szCs w:val="28"/>
              </w:rPr>
            </w:pPr>
            <w:r>
              <w:rPr>
                <w:sz w:val="28"/>
                <w:szCs w:val="28"/>
              </w:rPr>
              <w:t xml:space="preserve">- </w:t>
            </w:r>
            <w:r>
              <w:rPr>
                <w:sz w:val="28"/>
                <w:szCs w:val="28"/>
              </w:rPr>
              <w:t>старшая медицинская сестра отдел</w:t>
            </w:r>
            <w:r>
              <w:rPr>
                <w:sz w:val="28"/>
                <w:szCs w:val="28"/>
              </w:rPr>
              <w:t>е</w:t>
            </w:r>
            <w:r>
              <w:rPr>
                <w:sz w:val="28"/>
                <w:szCs w:val="28"/>
              </w:rPr>
              <w:t>ния дневного стационара</w:t>
            </w:r>
          </w:p>
        </w:tc>
      </w:tr>
    </w:tbl>
    <w:p w:rsidR="00452467" w:rsidRDefault="00452467" w:rsidP="00452467">
      <w:pPr>
        <w:spacing w:after="0" w:line="360" w:lineRule="auto"/>
        <w:ind w:right="-41" w:firstLine="0"/>
        <w:rPr>
          <w:sz w:val="28"/>
          <w:szCs w:val="28"/>
        </w:rPr>
      </w:pPr>
      <w:r>
        <w:rPr>
          <w:noProof/>
        </w:rPr>
        <mc:AlternateContent>
          <mc:Choice Requires="wps">
            <w:drawing>
              <wp:anchor distT="0" distB="0" distL="114300" distR="114300" simplePos="0" relativeHeight="251660288" behindDoc="0" locked="1" layoutInCell="1" allowOverlap="1">
                <wp:simplePos x="0" y="0"/>
                <wp:positionH relativeFrom="column">
                  <wp:posOffset>229235</wp:posOffset>
                </wp:positionH>
                <wp:positionV relativeFrom="page">
                  <wp:posOffset>9946640</wp:posOffset>
                </wp:positionV>
                <wp:extent cx="5714365" cy="742950"/>
                <wp:effectExtent l="0" t="0" r="0" b="0"/>
                <wp:wrapNone/>
                <wp:docPr id="3" name="Text Box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4365" cy="742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467" w:rsidRDefault="00452467" w:rsidP="00452467">
                            <w:pPr>
                              <w:spacing w:after="0"/>
                              <w:ind w:right="-40" w:firstLine="0"/>
                              <w:rPr>
                                <w:sz w:val="20"/>
                              </w:rPr>
                            </w:pPr>
                          </w:p>
                          <w:p w:rsidR="00452467" w:rsidRDefault="00452467"/>
                          <w:p w:rsidR="00452467" w:rsidRDefault="00452467" w:rsidP="0045246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5" o:spid="_x0000_s1026" type="#_x0000_t202" style="position:absolute;left:0;text-align:left;margin-left:18.05pt;margin-top:783.2pt;width:449.95pt;height:5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" filled="f" stroked="f">
                <v:textbox>
                  <w:txbxContent>
                    <w:p w:rsidR="00452467" w:rsidRDefault="00452467" w:rsidP="00452467">
                      <w:pPr>
                        <w:spacing w:after="0"/>
                        <w:ind w:right="-40" w:firstLine="0"/>
                        <w:rPr>
                          <w:sz w:val="20"/>
                        </w:rPr>
                      </w:pPr>
                    </w:p>
                    <w:p w:rsidR="00452467" w:rsidRDefault="00452467"/>
                    <w:p w:rsidR="00452467" w:rsidRDefault="00452467" w:rsidP="00452467"/>
                  </w:txbxContent>
                </v:textbox>
                <w10:wrap anchory="page"/>
                <w10:anchorlock/>
              </v:shape>
            </w:pict>
          </mc:Fallback>
        </mc:AlternateContent>
      </w:r>
      <w:r>
        <w:rPr>
          <w:sz w:val="28"/>
          <w:szCs w:val="28"/>
        </w:rPr>
        <w:tab/>
      </w:r>
    </w:p>
    <w:p w:rsidR="00452467" w:rsidRDefault="00452467" w:rsidP="00452467">
      <w:pPr>
        <w:spacing w:after="0" w:line="360" w:lineRule="auto"/>
        <w:ind w:right="-41" w:firstLine="0"/>
        <w:rPr>
          <w:sz w:val="28"/>
          <w:szCs w:val="28"/>
        </w:rPr>
      </w:pPr>
    </w:p>
    <w:p w:rsidR="00452467" w:rsidRDefault="00452467" w:rsidP="00452467">
      <w:pPr>
        <w:spacing w:after="0" w:line="360" w:lineRule="auto"/>
        <w:ind w:right="-41" w:firstLine="0"/>
        <w:rPr>
          <w:sz w:val="28"/>
          <w:szCs w:val="28"/>
        </w:rPr>
      </w:pPr>
    </w:p>
    <w:p w:rsidR="00452467" w:rsidRDefault="00452467" w:rsidP="00452467">
      <w:pPr>
        <w:spacing w:after="0" w:line="360" w:lineRule="auto"/>
        <w:ind w:right="-41" w:firstLine="0"/>
        <w:rPr>
          <w:sz w:val="28"/>
          <w:szCs w:val="28"/>
        </w:rPr>
      </w:pPr>
      <w:r>
        <w:rPr>
          <w:sz w:val="28"/>
          <w:szCs w:val="28"/>
        </w:rPr>
        <w:t>Приложение:</w:t>
      </w:r>
      <w:r>
        <w:rPr>
          <w:sz w:val="28"/>
          <w:szCs w:val="28"/>
        </w:rPr>
        <w:t xml:space="preserve"> </w:t>
      </w:r>
      <w:r>
        <w:rPr>
          <w:sz w:val="28"/>
          <w:szCs w:val="28"/>
        </w:rPr>
        <w:t>____</w:t>
      </w:r>
      <w:r>
        <w:rPr>
          <w:sz w:val="28"/>
          <w:szCs w:val="28"/>
        </w:rPr>
        <w:t>л.</w:t>
      </w:r>
    </w:p>
    <w:p w:rsidR="00EB5906" w:rsidRPr="000712A4" w:rsidRDefault="00452467" w:rsidP="00D77415">
      <w:pPr>
        <w:spacing w:after="0" w:line="360" w:lineRule="auto"/>
        <w:ind w:right="-41" w:firstLine="0"/>
        <w:rPr>
          <w:sz w:val="28"/>
          <w:szCs w:val="28"/>
        </w:rPr>
      </w:pPr>
      <w:bookmarkStart w:id="0" w:name="_GoBack"/>
      <w:bookmarkEnd w:id="0"/>
      <w:r>
        <w:rPr>
          <w:noProof/>
          <w:sz w:val="28"/>
          <w:szCs w:val="28"/>
        </w:rPr>
        <mc:AlternateContent>
          <mc:Choice Requires="wps">
            <w:drawing>
              <wp:anchor distT="0" distB="0" distL="114300" distR="114300" simplePos="0" relativeHeight="251657216" behindDoc="0" locked="1" layoutInCell="1" allowOverlap="1">
                <wp:simplePos x="0" y="0"/>
                <wp:positionH relativeFrom="column">
                  <wp:posOffset>-71755</wp:posOffset>
                </wp:positionH>
                <wp:positionV relativeFrom="page">
                  <wp:posOffset>8917940</wp:posOffset>
                </wp:positionV>
                <wp:extent cx="6057900" cy="80010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70B" w:rsidRPr="00B6470B" w:rsidRDefault="00766096" w:rsidP="00807C5E">
                            <w:pPr>
                              <w:pStyle w:val="a5"/>
                              <w:spacing w:before="0" w:after="0"/>
                              <w:ind w:left="0" w:right="-40" w:firstLine="0"/>
                              <w:rPr>
                                <w:b/>
                                <w:bCs/>
                                <w:sz w:val="26"/>
                                <w:szCs w:val="26"/>
                                <w:lang w:val="ru-RU"/>
                              </w:rPr>
                            </w:pPr>
                            <w:r>
                              <w:rPr>
                                <w:b/>
                                <w:bCs/>
                                <w:sz w:val="26"/>
                                <w:szCs w:val="26"/>
                                <w:lang w:val="ru-RU"/>
                              </w:rPr>
                              <w:t>Главный врач</w:t>
                            </w:r>
                            <w:r w:rsidR="00B6470B">
                              <w:rPr>
                                <w:b/>
                                <w:sz w:val="26"/>
                                <w:szCs w:val="26"/>
                                <w:lang w:val="ru-RU"/>
                              </w:rPr>
                              <w:tab/>
                            </w:r>
                            <w:r w:rsidR="00B6470B">
                              <w:rPr>
                                <w:b/>
                                <w:sz w:val="26"/>
                                <w:szCs w:val="26"/>
                                <w:lang w:val="ru-RU"/>
                              </w:rPr>
                              <w:tab/>
                            </w:r>
                            <w:r w:rsidR="00B6470B">
                              <w:rPr>
                                <w:b/>
                                <w:sz w:val="26"/>
                                <w:szCs w:val="26"/>
                                <w:lang w:val="ru-RU"/>
                              </w:rPr>
                              <w:tab/>
                            </w:r>
                            <w:r w:rsidR="00B6470B">
                              <w:rPr>
                                <w:b/>
                                <w:sz w:val="26"/>
                                <w:szCs w:val="26"/>
                                <w:lang w:val="ru-RU"/>
                              </w:rPr>
                              <w:tab/>
                            </w:r>
                            <w:r w:rsidR="00B6470B">
                              <w:rPr>
                                <w:b/>
                                <w:sz w:val="26"/>
                                <w:szCs w:val="26"/>
                                <w:lang w:val="ru-RU"/>
                              </w:rPr>
                              <w:tab/>
                            </w:r>
                            <w:r w:rsidR="00102107">
                              <w:rPr>
                                <w:b/>
                                <w:sz w:val="26"/>
                                <w:szCs w:val="26"/>
                                <w:lang w:val="ru-RU"/>
                              </w:rPr>
                              <w:tab/>
                            </w:r>
                            <w:r w:rsidR="00102107">
                              <w:rPr>
                                <w:b/>
                                <w:sz w:val="26"/>
                                <w:szCs w:val="26"/>
                                <w:lang w:val="ru-RU"/>
                              </w:rPr>
                              <w:tab/>
                            </w:r>
                            <w:r w:rsidR="00102107">
                              <w:rPr>
                                <w:b/>
                                <w:sz w:val="26"/>
                                <w:szCs w:val="26"/>
                                <w:lang w:val="ru-RU"/>
                              </w:rPr>
                              <w:tab/>
                              <w:t xml:space="preserve">    С.В. Яковлев</w:t>
                            </w:r>
                          </w:p>
                          <w:p w:rsidR="00B6470B" w:rsidRPr="003605C9" w:rsidRDefault="00B6470B" w:rsidP="00807C5E">
                            <w:pPr>
                              <w:ind w:right="-40" w:firstLine="0"/>
                            </w:pPr>
                          </w:p>
                          <w:p w:rsidR="00C83716" w:rsidRDefault="00452467" w:rsidP="00D77415">
                            <w:pPr>
                              <w:spacing w:after="0"/>
                              <w:ind w:right="-40" w:firstLine="0"/>
                              <w:rPr>
                                <w:sz w:val="20"/>
                              </w:rPr>
                            </w:pPr>
                            <w:r>
                              <w:rPr>
                                <w:sz w:val="20"/>
                              </w:rPr>
                              <w:t xml:space="preserve">Ольга Вячеславовна Исламгулова </w:t>
                            </w:r>
                          </w:p>
                          <w:p w:rsidR="00452467" w:rsidRPr="00694BBD" w:rsidRDefault="00452467" w:rsidP="00D77415">
                            <w:pPr>
                              <w:spacing w:after="0"/>
                              <w:ind w:right="-40" w:firstLine="0"/>
                              <w:rPr>
                                <w:sz w:val="20"/>
                              </w:rPr>
                            </w:pPr>
                            <w:r>
                              <w:rPr>
                                <w:sz w:val="20"/>
                              </w:rPr>
                              <w:t>460180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5.65pt;margin-top:702.2pt;width:477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" filled="f" stroked="f">
                <v:textbox>
                  <w:txbxContent>
                    <w:p w:rsidR="00B6470B" w:rsidRPr="00B6470B" w:rsidRDefault="00766096" w:rsidP="00807C5E">
                      <w:pPr>
                        <w:pStyle w:val="a5"/>
                        <w:spacing w:before="0" w:after="0"/>
                        <w:ind w:left="0" w:right="-40" w:firstLine="0"/>
                        <w:rPr>
                          <w:b/>
                          <w:bCs/>
                          <w:sz w:val="26"/>
                          <w:szCs w:val="26"/>
                          <w:lang w:val="ru-RU"/>
                        </w:rPr>
                      </w:pPr>
                      <w:r>
                        <w:rPr>
                          <w:b/>
                          <w:bCs/>
                          <w:sz w:val="26"/>
                          <w:szCs w:val="26"/>
                          <w:lang w:val="ru-RU"/>
                        </w:rPr>
                        <w:t>Главный врач</w:t>
                      </w:r>
                      <w:r w:rsidR="00B6470B">
                        <w:rPr>
                          <w:b/>
                          <w:sz w:val="26"/>
                          <w:szCs w:val="26"/>
                          <w:lang w:val="ru-RU"/>
                        </w:rPr>
                        <w:tab/>
                      </w:r>
                      <w:r w:rsidR="00B6470B">
                        <w:rPr>
                          <w:b/>
                          <w:sz w:val="26"/>
                          <w:szCs w:val="26"/>
                          <w:lang w:val="ru-RU"/>
                        </w:rPr>
                        <w:tab/>
                      </w:r>
                      <w:r w:rsidR="00B6470B">
                        <w:rPr>
                          <w:b/>
                          <w:sz w:val="26"/>
                          <w:szCs w:val="26"/>
                          <w:lang w:val="ru-RU"/>
                        </w:rPr>
                        <w:tab/>
                      </w:r>
                      <w:r w:rsidR="00B6470B">
                        <w:rPr>
                          <w:b/>
                          <w:sz w:val="26"/>
                          <w:szCs w:val="26"/>
                          <w:lang w:val="ru-RU"/>
                        </w:rPr>
                        <w:tab/>
                      </w:r>
                      <w:r w:rsidR="00B6470B">
                        <w:rPr>
                          <w:b/>
                          <w:sz w:val="26"/>
                          <w:szCs w:val="26"/>
                          <w:lang w:val="ru-RU"/>
                        </w:rPr>
                        <w:tab/>
                      </w:r>
                      <w:r w:rsidR="00102107">
                        <w:rPr>
                          <w:b/>
                          <w:sz w:val="26"/>
                          <w:szCs w:val="26"/>
                          <w:lang w:val="ru-RU"/>
                        </w:rPr>
                        <w:tab/>
                      </w:r>
                      <w:r w:rsidR="00102107">
                        <w:rPr>
                          <w:b/>
                          <w:sz w:val="26"/>
                          <w:szCs w:val="26"/>
                          <w:lang w:val="ru-RU"/>
                        </w:rPr>
                        <w:tab/>
                      </w:r>
                      <w:r w:rsidR="00102107">
                        <w:rPr>
                          <w:b/>
                          <w:sz w:val="26"/>
                          <w:szCs w:val="26"/>
                          <w:lang w:val="ru-RU"/>
                        </w:rPr>
                        <w:tab/>
                        <w:t xml:space="preserve">    С.В. Яковлев</w:t>
                      </w:r>
                    </w:p>
                    <w:p w:rsidR="00B6470B" w:rsidRPr="003605C9" w:rsidRDefault="00B6470B" w:rsidP="00807C5E">
                      <w:pPr>
                        <w:ind w:right="-40" w:firstLine="0"/>
                      </w:pPr>
                    </w:p>
                    <w:p w:rsidR="00C83716" w:rsidRDefault="00452467" w:rsidP="00D77415">
                      <w:pPr>
                        <w:spacing w:after="0"/>
                        <w:ind w:right="-40" w:firstLine="0"/>
                        <w:rPr>
                          <w:sz w:val="20"/>
                        </w:rPr>
                      </w:pPr>
                      <w:r>
                        <w:rPr>
                          <w:sz w:val="20"/>
                        </w:rPr>
                        <w:t xml:space="preserve">Ольга Вячеславовна Исламгулова </w:t>
                      </w:r>
                    </w:p>
                    <w:p w:rsidR="00452467" w:rsidRPr="00694BBD" w:rsidRDefault="00452467" w:rsidP="00D77415">
                      <w:pPr>
                        <w:spacing w:after="0"/>
                        <w:ind w:right="-40" w:firstLine="0"/>
                        <w:rPr>
                          <w:sz w:val="20"/>
                        </w:rPr>
                      </w:pPr>
                      <w:r>
                        <w:rPr>
                          <w:sz w:val="20"/>
                        </w:rPr>
                        <w:t>460180</w:t>
                      </w:r>
                    </w:p>
                  </w:txbxContent>
                </v:textbox>
                <w10:wrap anchory="page"/>
                <w10:anchorlock/>
              </v:shape>
            </w:pict>
          </mc:Fallback>
        </mc:AlternateContent>
      </w:r>
    </w:p>
    <w:sectPr w:rsidR="00EB5906" w:rsidRPr="000712A4" w:rsidSect="00102107">
      <w:headerReference w:type="default" r:id="rId16"/>
      <w:headerReference w:type="first" r:id="rId17"/>
      <w:footerReference w:type="first" r:id="rId18"/>
      <w:type w:val="continuous"/>
      <w:pgSz w:w="11906" w:h="16838" w:code="9"/>
      <w:pgMar w:top="567" w:right="851" w:bottom="1134" w:left="1814" w:header="958" w:footer="73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467" w:rsidRDefault="00452467">
      <w:r>
        <w:separator/>
      </w:r>
    </w:p>
  </w:endnote>
  <w:endnote w:type="continuationSeparator" w:id="0">
    <w:p w:rsidR="00452467" w:rsidRDefault="0045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612" w:rsidRPr="00A004BA" w:rsidRDefault="00A004BA" w:rsidP="00A004BA">
    <w:pPr>
      <w:pStyle w:val="ac"/>
      <w:ind w:firstLine="0"/>
      <w:jc w:val="center"/>
      <w:rPr>
        <w:b w:val="0"/>
        <w:sz w:val="16"/>
        <w:szCs w:val="16"/>
        <w:lang w:val="ru-RU"/>
      </w:rPr>
    </w:pPr>
    <w:r>
      <w:rPr>
        <w:b w:val="0"/>
        <w:noProof/>
        <w:sz w:val="16"/>
        <w:szCs w:val="16"/>
        <w:lang w:val="ru-RU"/>
      </w:rPr>
      <w:pict>
        <v:group id="_x0000_s2074" style="position:absolute;left:0;text-align:left;margin-left:36pt;margin-top:23.65pt;width:27pt;height:18pt;z-index:-251658240" coordorigin="2689,2700" coordsize="4056,3600" wrapcoords="9360 -900 8160 -810 4880 270 4400 810 4400 1080 4720 1980 2080 3240 2080 17820 2320 19620 4160 20700 4720 20700 4720 21150 6640 22140 7440 22410 10880 22680 11680 22680 12560 22680 14000 22320 14640 22140 17440 20970 17520 20700 17200 20070 17040 19260 17440 18360 17520 3330 16640 2700 15840 1980 16240 990 16240 270 13920 -630 12400 -900 9360 -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5" type="#_x0000_t75" style="position:absolute;left:3105;top:3240;width:2838;height:2575" wrapcoords="-114 0 -114 21465 21600 21465 21600 0 -114 0">
            <v:imagedata r:id="rId1" o:title="" blacklevel="21626f"/>
          </v:shape>
          <v:shapetype id="_x0000_t147" coordsize="21600,21600" o:spt="147" adj="11796480" path="al10800,10800,10800,10800@2@14m,10800r21600,al10800,10800,10800,10800@1@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0;@19,@20;@21,@20;10800,10800;0,10800;21600,10800;10800,21600;@19,@23;@21,@23"/>
            <v:textpath on="t" style="v-text-kern:t" fitpath="t"/>
            <v:handles>
              <v:h position="@16,#0" polar="10800,10800"/>
            </v:handles>
            <o:lock v:ext="edit" text="t" shapetype="t"/>
          </v:shapetype>
          <v:shape id="_x0000_s2076" type="#_x0000_t147" style="position:absolute;left:2689;top:2700;width:4056;height:3600" wrapcoords="9360 -900 8160 -810 4880 270 4400 810 4400 1080 4720 1980 4720 3060 5600 3420 8720 3420 8720 16380 4080 17010 3280 17190 3280 17820 2320 19260 2320 19620 4160 20700 4720 20700 4720 21150 6640 22140 7440 22410 10880 22680 11680 22680 12560 22680 14000 22320 14640 22140 17440 20970 17520 20700 16800 19260 16960 18270 15360 18180 4000 17820 8720 16380 8720 3420 9840 3420 15600 2250 15840 1980 16240 990 16240 270 13920 -630 12400 -900 9360 -900" adj="-11752274" fillcolor="silver" strokecolor="silver">
            <v:shadow color="#868686"/>
            <v:textpath style="font-family:&quot;Arial&quot;" fitshape="t" trim="t" string="         регистр          &#10;&#10;        ИСО 9001         "/>
          </v:shape>
          <w10:wrap type="tight"/>
        </v:group>
      </w:pict>
    </w:r>
    <w:r w:rsidR="00452467">
      <w:rPr>
        <w:b w:val="0"/>
        <w:noProof/>
        <w:color w:val="808080"/>
        <w:sz w:val="12"/>
        <w:szCs w:val="12"/>
        <w:lang w:val="ru-RU"/>
      </w:rPr>
      <mc:AlternateContent>
        <mc:Choice Requires="wps">
          <w:drawing>
            <wp:anchor distT="0" distB="0" distL="114300" distR="114300" simplePos="0" relativeHeight="251657216" behindDoc="1" locked="1" layoutInCell="1" allowOverlap="1">
              <wp:simplePos x="0" y="0"/>
              <wp:positionH relativeFrom="page">
                <wp:posOffset>1080135</wp:posOffset>
              </wp:positionH>
              <wp:positionV relativeFrom="paragraph">
                <wp:posOffset>-956945</wp:posOffset>
              </wp:positionV>
              <wp:extent cx="5943600" cy="3429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342900"/>
                      </a:xfrm>
                      <a:prstGeom prst="rect">
                        <a:avLst/>
                      </a:prstGeom>
                      <a:gradFill rotWithShape="1">
                        <a:gsLst>
                          <a:gs pos="0">
                            <a:srgbClr val="99CCFF"/>
                          </a:gs>
                          <a:gs pos="50000">
                            <a:srgbClr val="FFFFFF"/>
                          </a:gs>
                          <a:gs pos="100000">
                            <a:srgbClr val="99CCFF"/>
                          </a:gs>
                        </a:gsLst>
                        <a:lin ang="2700000" scaled="1"/>
                      </a:gradFill>
                      <a:ln>
                        <a:noFill/>
                      </a:ln>
                      <a:effectLst/>
                      <a:extLst>
                        <a:ext uri="{91240B29-F687-4F45-9708-019B960494DF}">
                          <a14:hiddenLine xmlns:a14="http://schemas.microsoft.com/office/drawing/2010/main" w="9525">
                            <a:solidFill>
                              <a:srgbClr val="E5E5E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85.05pt;margin-top:-75.35pt;width:468pt;height:2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" fillcolor="#9cf" stroked="f" strokecolor="#e5e5e5">
              <v:fill rotate="t" angle="45" focus="50%" type="gradient"/>
              <w10:wrap anchorx="page"/>
              <w10:anchorlock/>
            </v:rect>
          </w:pict>
        </mc:Fallback>
      </mc:AlternateContent>
    </w:r>
    <w:r w:rsidR="005E09DC" w:rsidRPr="00DD36C8">
      <w:rPr>
        <w:b w:val="0"/>
        <w:color w:val="808080"/>
        <w:sz w:val="12"/>
        <w:szCs w:val="12"/>
        <w:lang w:val="ru-RU"/>
      </w:rPr>
      <w:t>Система менеджмента качества сертифицирована на соответствие ГОСТ Р ИСО 9001-2008 (ИСО 9001:2008)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467" w:rsidRDefault="00452467">
      <w:r>
        <w:separator/>
      </w:r>
    </w:p>
  </w:footnote>
  <w:footnote w:type="continuationSeparator" w:id="0">
    <w:p w:rsidR="00452467" w:rsidRDefault="00452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612" w:rsidRDefault="00F10612">
    <w:pPr>
      <w:pStyle w:val="ad"/>
      <w:rPr>
        <w:lang w:val="ru-RU"/>
      </w:rPr>
    </w:pPr>
    <w:r>
      <w:rPr>
        <w:lang w:val="ru-RU"/>
      </w:rPr>
      <w:fldChar w:fldCharType="begin"/>
    </w:r>
    <w:r>
      <w:rPr>
        <w:lang w:val="ru-RU"/>
      </w:rPr>
      <w:instrText xml:space="preserve"> TIME \@ "dd MMMM yyyy 'г.'" </w:instrText>
    </w:r>
    <w:r>
      <w:rPr>
        <w:lang w:val="ru-RU"/>
      </w:rPr>
      <w:fldChar w:fldCharType="separate"/>
    </w:r>
    <w:r w:rsidR="00452467">
      <w:rPr>
        <w:noProof/>
        <w:lang w:val="ru-RU"/>
      </w:rPr>
      <w:t>05 мая 2014 г.</w:t>
    </w:r>
    <w:r>
      <w:rPr>
        <w:lang w:val="ru-RU"/>
      </w:rPr>
      <w:fldChar w:fldCharType="end"/>
    </w:r>
  </w:p>
  <w:p w:rsidR="00F10612" w:rsidRDefault="00F10612">
    <w:pPr>
      <w:pStyle w:val="ad"/>
      <w:rPr>
        <w:rStyle w:val="ae"/>
        <w:lang w:val="ru-RU"/>
      </w:rPr>
    </w:pPr>
    <w:r>
      <w:rPr>
        <w:lang w:val="ru-RU"/>
      </w:rPr>
      <w:t xml:space="preserve">Стр. </w:t>
    </w:r>
    <w:r>
      <w:rPr>
        <w:lang w:val="ru-RU"/>
      </w:rPr>
      <w:fldChar w:fldCharType="begin"/>
    </w:r>
    <w:r>
      <w:rPr>
        <w:lang w:val="ru-RU"/>
      </w:rPr>
      <w:instrText xml:space="preserve"> PAGE </w:instrText>
    </w:r>
    <w:r>
      <w:rPr>
        <w:lang w:val="ru-RU"/>
      </w:rPr>
      <w:fldChar w:fldCharType="separate"/>
    </w:r>
    <w:r w:rsidR="00DF13D9">
      <w:rPr>
        <w:noProof/>
        <w:lang w:val="ru-RU"/>
      </w:rPr>
      <w:t>2</w:t>
    </w:r>
    <w:r>
      <w:rPr>
        <w:lang w:val="ru-RU"/>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A1D" w:rsidRDefault="00AF7A1D" w:rsidP="00EE4638">
    <w:pPr>
      <w:pStyle w:val="ad"/>
      <w:tabs>
        <w:tab w:val="clear" w:pos="9720"/>
        <w:tab w:val="right" w:pos="9639"/>
      </w:tabs>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7821C0"/>
    <w:multiLevelType w:val="hybridMultilevel"/>
    <w:tmpl w:val="FEA2427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467"/>
    <w:rsid w:val="00002BC5"/>
    <w:rsid w:val="00013BC6"/>
    <w:rsid w:val="000170C5"/>
    <w:rsid w:val="00031EE8"/>
    <w:rsid w:val="000325A0"/>
    <w:rsid w:val="000424C3"/>
    <w:rsid w:val="000446A0"/>
    <w:rsid w:val="00070A0E"/>
    <w:rsid w:val="000712A4"/>
    <w:rsid w:val="000B058D"/>
    <w:rsid w:val="000B2EF5"/>
    <w:rsid w:val="000B7DB6"/>
    <w:rsid w:val="000D2419"/>
    <w:rsid w:val="000F15E9"/>
    <w:rsid w:val="000F476F"/>
    <w:rsid w:val="000F5F1B"/>
    <w:rsid w:val="00100C8A"/>
    <w:rsid w:val="00102107"/>
    <w:rsid w:val="001138C9"/>
    <w:rsid w:val="00133298"/>
    <w:rsid w:val="00144A2C"/>
    <w:rsid w:val="00150321"/>
    <w:rsid w:val="00152AFD"/>
    <w:rsid w:val="00161363"/>
    <w:rsid w:val="00163249"/>
    <w:rsid w:val="00164A58"/>
    <w:rsid w:val="00172A0F"/>
    <w:rsid w:val="00174CE2"/>
    <w:rsid w:val="001872BC"/>
    <w:rsid w:val="00192C42"/>
    <w:rsid w:val="001A3895"/>
    <w:rsid w:val="001A6AD1"/>
    <w:rsid w:val="001B5759"/>
    <w:rsid w:val="001B5B04"/>
    <w:rsid w:val="001D3509"/>
    <w:rsid w:val="001E10EB"/>
    <w:rsid w:val="00204E22"/>
    <w:rsid w:val="00215C57"/>
    <w:rsid w:val="002313BB"/>
    <w:rsid w:val="002500C0"/>
    <w:rsid w:val="00260D82"/>
    <w:rsid w:val="002623EA"/>
    <w:rsid w:val="00265488"/>
    <w:rsid w:val="002664FE"/>
    <w:rsid w:val="00277FD9"/>
    <w:rsid w:val="002822F4"/>
    <w:rsid w:val="002B215A"/>
    <w:rsid w:val="002C4902"/>
    <w:rsid w:val="002C772D"/>
    <w:rsid w:val="00322EBF"/>
    <w:rsid w:val="003439E7"/>
    <w:rsid w:val="003605C9"/>
    <w:rsid w:val="00380C54"/>
    <w:rsid w:val="003D0A4D"/>
    <w:rsid w:val="003D76AF"/>
    <w:rsid w:val="003E328B"/>
    <w:rsid w:val="003E6CA3"/>
    <w:rsid w:val="003F2E42"/>
    <w:rsid w:val="00415EDD"/>
    <w:rsid w:val="004177E5"/>
    <w:rsid w:val="00422B5B"/>
    <w:rsid w:val="00423D45"/>
    <w:rsid w:val="00452467"/>
    <w:rsid w:val="00460D1D"/>
    <w:rsid w:val="00463DA2"/>
    <w:rsid w:val="00466533"/>
    <w:rsid w:val="00481B71"/>
    <w:rsid w:val="004830F0"/>
    <w:rsid w:val="00484B00"/>
    <w:rsid w:val="00485D24"/>
    <w:rsid w:val="004A3591"/>
    <w:rsid w:val="004B1B32"/>
    <w:rsid w:val="004C3EC2"/>
    <w:rsid w:val="004D5562"/>
    <w:rsid w:val="004D5E45"/>
    <w:rsid w:val="00510D87"/>
    <w:rsid w:val="00516E67"/>
    <w:rsid w:val="005179EF"/>
    <w:rsid w:val="00525859"/>
    <w:rsid w:val="00537F83"/>
    <w:rsid w:val="005414CE"/>
    <w:rsid w:val="00550449"/>
    <w:rsid w:val="00551895"/>
    <w:rsid w:val="00553E3D"/>
    <w:rsid w:val="00573F69"/>
    <w:rsid w:val="00574009"/>
    <w:rsid w:val="00577428"/>
    <w:rsid w:val="00585E5D"/>
    <w:rsid w:val="005A5D6F"/>
    <w:rsid w:val="005C2F55"/>
    <w:rsid w:val="005C4FAC"/>
    <w:rsid w:val="005E09DC"/>
    <w:rsid w:val="005F0FE2"/>
    <w:rsid w:val="005F55C2"/>
    <w:rsid w:val="00601D65"/>
    <w:rsid w:val="00620AF3"/>
    <w:rsid w:val="00624E78"/>
    <w:rsid w:val="0063063B"/>
    <w:rsid w:val="00657DB7"/>
    <w:rsid w:val="00667C26"/>
    <w:rsid w:val="00686E0B"/>
    <w:rsid w:val="00693582"/>
    <w:rsid w:val="00694BBD"/>
    <w:rsid w:val="0069527E"/>
    <w:rsid w:val="006A3D73"/>
    <w:rsid w:val="006B430D"/>
    <w:rsid w:val="006E6678"/>
    <w:rsid w:val="0070451A"/>
    <w:rsid w:val="0070591A"/>
    <w:rsid w:val="00706AD0"/>
    <w:rsid w:val="00713AB9"/>
    <w:rsid w:val="00725075"/>
    <w:rsid w:val="00730BB6"/>
    <w:rsid w:val="007562F2"/>
    <w:rsid w:val="00756698"/>
    <w:rsid w:val="0076268A"/>
    <w:rsid w:val="00764D49"/>
    <w:rsid w:val="00766096"/>
    <w:rsid w:val="0077192C"/>
    <w:rsid w:val="00773933"/>
    <w:rsid w:val="007748F8"/>
    <w:rsid w:val="007809D4"/>
    <w:rsid w:val="00785CB4"/>
    <w:rsid w:val="00797BF6"/>
    <w:rsid w:val="00797FF6"/>
    <w:rsid w:val="007A32FA"/>
    <w:rsid w:val="007B07F2"/>
    <w:rsid w:val="007B43C9"/>
    <w:rsid w:val="007E0B48"/>
    <w:rsid w:val="007E1612"/>
    <w:rsid w:val="007F1007"/>
    <w:rsid w:val="007F142B"/>
    <w:rsid w:val="00802CD8"/>
    <w:rsid w:val="00807C5E"/>
    <w:rsid w:val="00816791"/>
    <w:rsid w:val="00823973"/>
    <w:rsid w:val="00832000"/>
    <w:rsid w:val="00853B27"/>
    <w:rsid w:val="0087539F"/>
    <w:rsid w:val="00877FB1"/>
    <w:rsid w:val="00886419"/>
    <w:rsid w:val="00892F82"/>
    <w:rsid w:val="008A171F"/>
    <w:rsid w:val="008D3313"/>
    <w:rsid w:val="009013BC"/>
    <w:rsid w:val="00905143"/>
    <w:rsid w:val="00907096"/>
    <w:rsid w:val="00907727"/>
    <w:rsid w:val="00922E31"/>
    <w:rsid w:val="00935FB0"/>
    <w:rsid w:val="00946501"/>
    <w:rsid w:val="00964532"/>
    <w:rsid w:val="0096530C"/>
    <w:rsid w:val="009915F7"/>
    <w:rsid w:val="009978C4"/>
    <w:rsid w:val="009A7604"/>
    <w:rsid w:val="009D50AB"/>
    <w:rsid w:val="009E3D9B"/>
    <w:rsid w:val="009E5AEE"/>
    <w:rsid w:val="009F1BF3"/>
    <w:rsid w:val="009F36DE"/>
    <w:rsid w:val="00A004BA"/>
    <w:rsid w:val="00A054CE"/>
    <w:rsid w:val="00A232DA"/>
    <w:rsid w:val="00A71BAC"/>
    <w:rsid w:val="00A81444"/>
    <w:rsid w:val="00AB0242"/>
    <w:rsid w:val="00AC0A42"/>
    <w:rsid w:val="00AC1E51"/>
    <w:rsid w:val="00AF7A1D"/>
    <w:rsid w:val="00B07E98"/>
    <w:rsid w:val="00B11A87"/>
    <w:rsid w:val="00B1782B"/>
    <w:rsid w:val="00B17D88"/>
    <w:rsid w:val="00B2605C"/>
    <w:rsid w:val="00B505A3"/>
    <w:rsid w:val="00B63BBF"/>
    <w:rsid w:val="00B6470B"/>
    <w:rsid w:val="00B705E5"/>
    <w:rsid w:val="00B80105"/>
    <w:rsid w:val="00B81DDD"/>
    <w:rsid w:val="00B8251F"/>
    <w:rsid w:val="00BA0458"/>
    <w:rsid w:val="00BA2942"/>
    <w:rsid w:val="00BB71BF"/>
    <w:rsid w:val="00BC0822"/>
    <w:rsid w:val="00BC6477"/>
    <w:rsid w:val="00BE2A95"/>
    <w:rsid w:val="00BE2BDB"/>
    <w:rsid w:val="00BE4083"/>
    <w:rsid w:val="00BF6C64"/>
    <w:rsid w:val="00C372AF"/>
    <w:rsid w:val="00C4694A"/>
    <w:rsid w:val="00C56F53"/>
    <w:rsid w:val="00C64548"/>
    <w:rsid w:val="00C753CE"/>
    <w:rsid w:val="00C83716"/>
    <w:rsid w:val="00C875D3"/>
    <w:rsid w:val="00C93B6A"/>
    <w:rsid w:val="00CA3984"/>
    <w:rsid w:val="00CA3AC7"/>
    <w:rsid w:val="00CA4BA7"/>
    <w:rsid w:val="00CB627A"/>
    <w:rsid w:val="00CD5950"/>
    <w:rsid w:val="00CE7904"/>
    <w:rsid w:val="00CF4656"/>
    <w:rsid w:val="00D35CEE"/>
    <w:rsid w:val="00D52B0C"/>
    <w:rsid w:val="00D62C29"/>
    <w:rsid w:val="00D65709"/>
    <w:rsid w:val="00D70189"/>
    <w:rsid w:val="00D728B5"/>
    <w:rsid w:val="00D760B9"/>
    <w:rsid w:val="00D77415"/>
    <w:rsid w:val="00D80399"/>
    <w:rsid w:val="00D861D3"/>
    <w:rsid w:val="00D86D99"/>
    <w:rsid w:val="00D94D6A"/>
    <w:rsid w:val="00DA5B91"/>
    <w:rsid w:val="00DB31E5"/>
    <w:rsid w:val="00DC1009"/>
    <w:rsid w:val="00DD36C8"/>
    <w:rsid w:val="00DD5E0D"/>
    <w:rsid w:val="00DE14B9"/>
    <w:rsid w:val="00DF13D9"/>
    <w:rsid w:val="00E01E6D"/>
    <w:rsid w:val="00E056E7"/>
    <w:rsid w:val="00E075C9"/>
    <w:rsid w:val="00E24013"/>
    <w:rsid w:val="00E2469E"/>
    <w:rsid w:val="00E33C41"/>
    <w:rsid w:val="00E407AE"/>
    <w:rsid w:val="00E45C92"/>
    <w:rsid w:val="00E568EC"/>
    <w:rsid w:val="00E67470"/>
    <w:rsid w:val="00E80447"/>
    <w:rsid w:val="00E8060B"/>
    <w:rsid w:val="00E84303"/>
    <w:rsid w:val="00E854F1"/>
    <w:rsid w:val="00E86437"/>
    <w:rsid w:val="00E86F0B"/>
    <w:rsid w:val="00E93826"/>
    <w:rsid w:val="00E93F0B"/>
    <w:rsid w:val="00E96494"/>
    <w:rsid w:val="00EA0C00"/>
    <w:rsid w:val="00EA5BB0"/>
    <w:rsid w:val="00EA5D48"/>
    <w:rsid w:val="00EB5520"/>
    <w:rsid w:val="00EB5906"/>
    <w:rsid w:val="00ED2770"/>
    <w:rsid w:val="00ED4761"/>
    <w:rsid w:val="00EE4638"/>
    <w:rsid w:val="00EF268B"/>
    <w:rsid w:val="00EF6B4C"/>
    <w:rsid w:val="00F00278"/>
    <w:rsid w:val="00F051B1"/>
    <w:rsid w:val="00F10612"/>
    <w:rsid w:val="00F13633"/>
    <w:rsid w:val="00F210D9"/>
    <w:rsid w:val="00F26DE5"/>
    <w:rsid w:val="00F402E0"/>
    <w:rsid w:val="00F52077"/>
    <w:rsid w:val="00F542D3"/>
    <w:rsid w:val="00F56289"/>
    <w:rsid w:val="00F60F56"/>
    <w:rsid w:val="00F64957"/>
    <w:rsid w:val="00F8112A"/>
    <w:rsid w:val="00F83E11"/>
    <w:rsid w:val="00F957CC"/>
    <w:rsid w:val="00FA1027"/>
    <w:rsid w:val="00FD486F"/>
    <w:rsid w:val="00FE1E5E"/>
    <w:rsid w:val="00FE48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60"/>
      <w:ind w:firstLine="720"/>
      <w:jc w:val="both"/>
    </w:pPr>
    <w:rPr>
      <w:sz w:val="24"/>
    </w:rPr>
  </w:style>
  <w:style w:type="paragraph" w:styleId="1">
    <w:name w:val="heading 1"/>
    <w:basedOn w:val="a"/>
    <w:next w:val="a"/>
    <w:qFormat/>
    <w:pPr>
      <w:keepNext/>
      <w:spacing w:before="240" w:after="480"/>
      <w:jc w:val="center"/>
      <w:outlineLvl w:val="0"/>
    </w:pPr>
    <w:rPr>
      <w:rFonts w:ascii="Arial" w:hAnsi="Arial"/>
      <w:b/>
      <w:kern w:val="28"/>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spacing w:after="220" w:line="220" w:lineRule="atLeast"/>
      <w:ind w:left="835" w:right="-360"/>
    </w:pPr>
    <w:rPr>
      <w:lang w:val="en-US"/>
    </w:rPr>
  </w:style>
  <w:style w:type="paragraph" w:styleId="a4">
    <w:name w:val="Closing"/>
    <w:basedOn w:val="a"/>
    <w:next w:val="a5"/>
    <w:pPr>
      <w:keepNext/>
      <w:ind w:left="840" w:right="-360"/>
    </w:pPr>
    <w:rPr>
      <w:lang w:val="en-US"/>
    </w:rPr>
  </w:style>
  <w:style w:type="paragraph" w:styleId="a5">
    <w:name w:val="Signature"/>
    <w:basedOn w:val="a"/>
    <w:next w:val="a6"/>
    <w:link w:val="a7"/>
    <w:pPr>
      <w:keepNext/>
      <w:spacing w:before="880"/>
      <w:ind w:left="840" w:right="-360"/>
    </w:pPr>
    <w:rPr>
      <w:lang w:val="en-US"/>
    </w:rPr>
  </w:style>
  <w:style w:type="paragraph" w:customStyle="1" w:styleId="2">
    <w:name w:val="Девиз2"/>
    <w:basedOn w:val="a"/>
    <w:pPr>
      <w:framePr w:w="5171" w:h="1684" w:hRule="exact" w:hSpace="187" w:vSpace="187" w:wrap="around" w:vAnchor="page" w:hAnchor="page" w:x="965" w:y="14460" w:anchorLock="1"/>
    </w:pPr>
    <w:rPr>
      <w:i/>
      <w:spacing w:val="-6"/>
    </w:rPr>
  </w:style>
  <w:style w:type="paragraph" w:customStyle="1" w:styleId="a6">
    <w:name w:val="Должность в подписи"/>
    <w:basedOn w:val="a5"/>
    <w:next w:val="a"/>
    <w:pPr>
      <w:spacing w:before="0"/>
    </w:pPr>
    <w:rPr>
      <w:lang w:val="ru-RU"/>
    </w:rPr>
  </w:style>
  <w:style w:type="paragraph" w:customStyle="1" w:styleId="a8">
    <w:name w:val="Название предприятия"/>
    <w:basedOn w:val="a"/>
    <w:next w:val="a9"/>
    <w:pPr>
      <w:spacing w:before="100" w:after="600" w:line="600" w:lineRule="atLeast"/>
      <w:ind w:left="840" w:right="-360"/>
    </w:pPr>
    <w:rPr>
      <w:spacing w:val="-34"/>
      <w:sz w:val="60"/>
    </w:rPr>
  </w:style>
  <w:style w:type="paragraph" w:styleId="a9">
    <w:name w:val="Date"/>
    <w:basedOn w:val="a"/>
    <w:next w:val="aa"/>
    <w:pPr>
      <w:spacing w:after="260" w:line="220" w:lineRule="atLeast"/>
      <w:ind w:left="835" w:right="-360"/>
    </w:pPr>
    <w:rPr>
      <w:lang w:val="en-US"/>
    </w:rPr>
  </w:style>
  <w:style w:type="paragraph" w:styleId="ab">
    <w:name w:val="Salutation"/>
    <w:basedOn w:val="a"/>
    <w:next w:val="a"/>
    <w:pPr>
      <w:spacing w:before="220" w:after="220"/>
      <w:ind w:left="835" w:right="-360"/>
    </w:pPr>
    <w:rPr>
      <w:lang w:val="en-US"/>
    </w:rPr>
  </w:style>
  <w:style w:type="paragraph" w:styleId="ac">
    <w:name w:val="footer"/>
    <w:basedOn w:val="a"/>
    <w:pPr>
      <w:keepLines/>
      <w:tabs>
        <w:tab w:val="left" w:pos="-1080"/>
        <w:tab w:val="center" w:pos="4320"/>
        <w:tab w:val="right" w:pos="9720"/>
      </w:tabs>
      <w:spacing w:before="440" w:line="220" w:lineRule="atLeast"/>
    </w:pPr>
    <w:rPr>
      <w:rFonts w:ascii="Arial" w:hAnsi="Arial"/>
      <w:b/>
      <w:sz w:val="18"/>
      <w:lang w:val="en-US"/>
    </w:rPr>
  </w:style>
  <w:style w:type="paragraph" w:styleId="ad">
    <w:name w:val="header"/>
    <w:basedOn w:val="a"/>
    <w:pPr>
      <w:keepLines/>
      <w:tabs>
        <w:tab w:val="left" w:pos="-1080"/>
        <w:tab w:val="center" w:pos="4320"/>
        <w:tab w:val="right" w:pos="9720"/>
      </w:tabs>
      <w:spacing w:line="220" w:lineRule="atLeast"/>
    </w:pPr>
    <w:rPr>
      <w:i/>
      <w:lang w:val="en-US"/>
    </w:rPr>
  </w:style>
  <w:style w:type="character" w:styleId="ae">
    <w:name w:val="page number"/>
    <w:rPr>
      <w:rFonts w:ascii="Arial" w:hAnsi="Arial"/>
      <w:b/>
      <w:sz w:val="18"/>
      <w:vertAlign w:val="baseline"/>
    </w:rPr>
  </w:style>
  <w:style w:type="paragraph" w:customStyle="1" w:styleId="af">
    <w:name w:val="Обратный адрес"/>
    <w:basedOn w:val="a"/>
    <w:pPr>
      <w:keepLines/>
      <w:framePr w:w="2640" w:h="1018" w:hRule="exact" w:hSpace="180" w:wrap="notBeside" w:vAnchor="page" w:hAnchor="page" w:x="8821" w:y="721" w:anchorLock="1"/>
      <w:spacing w:line="200" w:lineRule="atLeast"/>
      <w:ind w:right="-360"/>
    </w:pPr>
    <w:rPr>
      <w:sz w:val="16"/>
    </w:rPr>
  </w:style>
  <w:style w:type="paragraph" w:customStyle="1" w:styleId="aa">
    <w:name w:val="Адресат"/>
    <w:basedOn w:val="a"/>
    <w:next w:val="a"/>
    <w:pPr>
      <w:spacing w:before="220" w:after="360"/>
      <w:ind w:left="833" w:right="-357"/>
    </w:pPr>
  </w:style>
  <w:style w:type="character" w:styleId="af0">
    <w:name w:val="annotation reference"/>
    <w:semiHidden/>
    <w:rPr>
      <w:sz w:val="16"/>
    </w:rPr>
  </w:style>
  <w:style w:type="paragraph" w:styleId="af1">
    <w:name w:val="annotation text"/>
    <w:basedOn w:val="a"/>
    <w:link w:val="af2"/>
    <w:semiHidden/>
  </w:style>
  <w:style w:type="paragraph" w:customStyle="1" w:styleId="af3">
    <w:name w:val="Внимание"/>
    <w:basedOn w:val="a"/>
    <w:next w:val="ab"/>
    <w:pPr>
      <w:spacing w:before="220"/>
      <w:ind w:left="840" w:right="-360"/>
    </w:pPr>
  </w:style>
  <w:style w:type="paragraph" w:customStyle="1" w:styleId="af4">
    <w:name w:val="Внутренний адрес"/>
    <w:basedOn w:val="a"/>
    <w:pPr>
      <w:ind w:left="835" w:right="-360"/>
    </w:pPr>
  </w:style>
  <w:style w:type="paragraph" w:customStyle="1" w:styleId="af5">
    <w:name w:val="Название предприятия в подписи"/>
    <w:basedOn w:val="a5"/>
    <w:next w:val="a"/>
    <w:pPr>
      <w:spacing w:before="0"/>
    </w:pPr>
    <w:rPr>
      <w:lang w:val="ru-RU"/>
    </w:rPr>
  </w:style>
  <w:style w:type="paragraph" w:customStyle="1" w:styleId="af6">
    <w:name w:val="Тема"/>
    <w:basedOn w:val="a"/>
    <w:next w:val="a3"/>
    <w:pPr>
      <w:spacing w:after="220"/>
      <w:ind w:left="835" w:right="-360"/>
    </w:pPr>
    <w:rPr>
      <w:rFonts w:ascii="Arial" w:hAnsi="Arial"/>
      <w:b/>
      <w:spacing w:val="-6"/>
      <w:sz w:val="18"/>
    </w:rPr>
  </w:style>
  <w:style w:type="table" w:styleId="af7">
    <w:name w:val="Table Grid"/>
    <w:basedOn w:val="a1"/>
    <w:rsid w:val="00B81D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
    <w:semiHidden/>
    <w:rsid w:val="0096530C"/>
    <w:rPr>
      <w:rFonts w:ascii="Tahoma" w:hAnsi="Tahoma" w:cs="Tahoma"/>
      <w:sz w:val="16"/>
      <w:szCs w:val="16"/>
    </w:rPr>
  </w:style>
  <w:style w:type="character" w:customStyle="1" w:styleId="af2">
    <w:name w:val="Текст примечания Знак"/>
    <w:link w:val="af1"/>
    <w:semiHidden/>
    <w:rsid w:val="00452467"/>
    <w:rPr>
      <w:sz w:val="24"/>
    </w:rPr>
  </w:style>
  <w:style w:type="character" w:customStyle="1" w:styleId="a7">
    <w:name w:val="Подпись Знак"/>
    <w:link w:val="a5"/>
    <w:rsid w:val="00452467"/>
    <w:rPr>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60"/>
      <w:ind w:firstLine="720"/>
      <w:jc w:val="both"/>
    </w:pPr>
    <w:rPr>
      <w:sz w:val="24"/>
    </w:rPr>
  </w:style>
  <w:style w:type="paragraph" w:styleId="1">
    <w:name w:val="heading 1"/>
    <w:basedOn w:val="a"/>
    <w:next w:val="a"/>
    <w:qFormat/>
    <w:pPr>
      <w:keepNext/>
      <w:spacing w:before="240" w:after="480"/>
      <w:jc w:val="center"/>
      <w:outlineLvl w:val="0"/>
    </w:pPr>
    <w:rPr>
      <w:rFonts w:ascii="Arial" w:hAnsi="Arial"/>
      <w:b/>
      <w:kern w:val="28"/>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spacing w:after="220" w:line="220" w:lineRule="atLeast"/>
      <w:ind w:left="835" w:right="-360"/>
    </w:pPr>
    <w:rPr>
      <w:lang w:val="en-US"/>
    </w:rPr>
  </w:style>
  <w:style w:type="paragraph" w:styleId="a4">
    <w:name w:val="Closing"/>
    <w:basedOn w:val="a"/>
    <w:next w:val="a5"/>
    <w:pPr>
      <w:keepNext/>
      <w:ind w:left="840" w:right="-360"/>
    </w:pPr>
    <w:rPr>
      <w:lang w:val="en-US"/>
    </w:rPr>
  </w:style>
  <w:style w:type="paragraph" w:styleId="a5">
    <w:name w:val="Signature"/>
    <w:basedOn w:val="a"/>
    <w:next w:val="a6"/>
    <w:link w:val="a7"/>
    <w:pPr>
      <w:keepNext/>
      <w:spacing w:before="880"/>
      <w:ind w:left="840" w:right="-360"/>
    </w:pPr>
    <w:rPr>
      <w:lang w:val="en-US"/>
    </w:rPr>
  </w:style>
  <w:style w:type="paragraph" w:customStyle="1" w:styleId="2">
    <w:name w:val="Девиз2"/>
    <w:basedOn w:val="a"/>
    <w:pPr>
      <w:framePr w:w="5171" w:h="1684" w:hRule="exact" w:hSpace="187" w:vSpace="187" w:wrap="around" w:vAnchor="page" w:hAnchor="page" w:x="965" w:y="14460" w:anchorLock="1"/>
    </w:pPr>
    <w:rPr>
      <w:i/>
      <w:spacing w:val="-6"/>
    </w:rPr>
  </w:style>
  <w:style w:type="paragraph" w:customStyle="1" w:styleId="a6">
    <w:name w:val="Должность в подписи"/>
    <w:basedOn w:val="a5"/>
    <w:next w:val="a"/>
    <w:pPr>
      <w:spacing w:before="0"/>
    </w:pPr>
    <w:rPr>
      <w:lang w:val="ru-RU"/>
    </w:rPr>
  </w:style>
  <w:style w:type="paragraph" w:customStyle="1" w:styleId="a8">
    <w:name w:val="Название предприятия"/>
    <w:basedOn w:val="a"/>
    <w:next w:val="a9"/>
    <w:pPr>
      <w:spacing w:before="100" w:after="600" w:line="600" w:lineRule="atLeast"/>
      <w:ind w:left="840" w:right="-360"/>
    </w:pPr>
    <w:rPr>
      <w:spacing w:val="-34"/>
      <w:sz w:val="60"/>
    </w:rPr>
  </w:style>
  <w:style w:type="paragraph" w:styleId="a9">
    <w:name w:val="Date"/>
    <w:basedOn w:val="a"/>
    <w:next w:val="aa"/>
    <w:pPr>
      <w:spacing w:after="260" w:line="220" w:lineRule="atLeast"/>
      <w:ind w:left="835" w:right="-360"/>
    </w:pPr>
    <w:rPr>
      <w:lang w:val="en-US"/>
    </w:rPr>
  </w:style>
  <w:style w:type="paragraph" w:styleId="ab">
    <w:name w:val="Salutation"/>
    <w:basedOn w:val="a"/>
    <w:next w:val="a"/>
    <w:pPr>
      <w:spacing w:before="220" w:after="220"/>
      <w:ind w:left="835" w:right="-360"/>
    </w:pPr>
    <w:rPr>
      <w:lang w:val="en-US"/>
    </w:rPr>
  </w:style>
  <w:style w:type="paragraph" w:styleId="ac">
    <w:name w:val="footer"/>
    <w:basedOn w:val="a"/>
    <w:pPr>
      <w:keepLines/>
      <w:tabs>
        <w:tab w:val="left" w:pos="-1080"/>
        <w:tab w:val="center" w:pos="4320"/>
        <w:tab w:val="right" w:pos="9720"/>
      </w:tabs>
      <w:spacing w:before="440" w:line="220" w:lineRule="atLeast"/>
    </w:pPr>
    <w:rPr>
      <w:rFonts w:ascii="Arial" w:hAnsi="Arial"/>
      <w:b/>
      <w:sz w:val="18"/>
      <w:lang w:val="en-US"/>
    </w:rPr>
  </w:style>
  <w:style w:type="paragraph" w:styleId="ad">
    <w:name w:val="header"/>
    <w:basedOn w:val="a"/>
    <w:pPr>
      <w:keepLines/>
      <w:tabs>
        <w:tab w:val="left" w:pos="-1080"/>
        <w:tab w:val="center" w:pos="4320"/>
        <w:tab w:val="right" w:pos="9720"/>
      </w:tabs>
      <w:spacing w:line="220" w:lineRule="atLeast"/>
    </w:pPr>
    <w:rPr>
      <w:i/>
      <w:lang w:val="en-US"/>
    </w:rPr>
  </w:style>
  <w:style w:type="character" w:styleId="ae">
    <w:name w:val="page number"/>
    <w:rPr>
      <w:rFonts w:ascii="Arial" w:hAnsi="Arial"/>
      <w:b/>
      <w:sz w:val="18"/>
      <w:vertAlign w:val="baseline"/>
    </w:rPr>
  </w:style>
  <w:style w:type="paragraph" w:customStyle="1" w:styleId="af">
    <w:name w:val="Обратный адрес"/>
    <w:basedOn w:val="a"/>
    <w:pPr>
      <w:keepLines/>
      <w:framePr w:w="2640" w:h="1018" w:hRule="exact" w:hSpace="180" w:wrap="notBeside" w:vAnchor="page" w:hAnchor="page" w:x="8821" w:y="721" w:anchorLock="1"/>
      <w:spacing w:line="200" w:lineRule="atLeast"/>
      <w:ind w:right="-360"/>
    </w:pPr>
    <w:rPr>
      <w:sz w:val="16"/>
    </w:rPr>
  </w:style>
  <w:style w:type="paragraph" w:customStyle="1" w:styleId="aa">
    <w:name w:val="Адресат"/>
    <w:basedOn w:val="a"/>
    <w:next w:val="a"/>
    <w:pPr>
      <w:spacing w:before="220" w:after="360"/>
      <w:ind w:left="833" w:right="-357"/>
    </w:pPr>
  </w:style>
  <w:style w:type="character" w:styleId="af0">
    <w:name w:val="annotation reference"/>
    <w:semiHidden/>
    <w:rPr>
      <w:sz w:val="16"/>
    </w:rPr>
  </w:style>
  <w:style w:type="paragraph" w:styleId="af1">
    <w:name w:val="annotation text"/>
    <w:basedOn w:val="a"/>
    <w:link w:val="af2"/>
    <w:semiHidden/>
  </w:style>
  <w:style w:type="paragraph" w:customStyle="1" w:styleId="af3">
    <w:name w:val="Внимание"/>
    <w:basedOn w:val="a"/>
    <w:next w:val="ab"/>
    <w:pPr>
      <w:spacing w:before="220"/>
      <w:ind w:left="840" w:right="-360"/>
    </w:pPr>
  </w:style>
  <w:style w:type="paragraph" w:customStyle="1" w:styleId="af4">
    <w:name w:val="Внутренний адрес"/>
    <w:basedOn w:val="a"/>
    <w:pPr>
      <w:ind w:left="835" w:right="-360"/>
    </w:pPr>
  </w:style>
  <w:style w:type="paragraph" w:customStyle="1" w:styleId="af5">
    <w:name w:val="Название предприятия в подписи"/>
    <w:basedOn w:val="a5"/>
    <w:next w:val="a"/>
    <w:pPr>
      <w:spacing w:before="0"/>
    </w:pPr>
    <w:rPr>
      <w:lang w:val="ru-RU"/>
    </w:rPr>
  </w:style>
  <w:style w:type="paragraph" w:customStyle="1" w:styleId="af6">
    <w:name w:val="Тема"/>
    <w:basedOn w:val="a"/>
    <w:next w:val="a3"/>
    <w:pPr>
      <w:spacing w:after="220"/>
      <w:ind w:left="835" w:right="-360"/>
    </w:pPr>
    <w:rPr>
      <w:rFonts w:ascii="Arial" w:hAnsi="Arial"/>
      <w:b/>
      <w:spacing w:val="-6"/>
      <w:sz w:val="18"/>
    </w:rPr>
  </w:style>
  <w:style w:type="table" w:styleId="af7">
    <w:name w:val="Table Grid"/>
    <w:basedOn w:val="a1"/>
    <w:rsid w:val="00B81D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
    <w:semiHidden/>
    <w:rsid w:val="0096530C"/>
    <w:rPr>
      <w:rFonts w:ascii="Tahoma" w:hAnsi="Tahoma" w:cs="Tahoma"/>
      <w:sz w:val="16"/>
      <w:szCs w:val="16"/>
    </w:rPr>
  </w:style>
  <w:style w:type="character" w:customStyle="1" w:styleId="af2">
    <w:name w:val="Текст примечания Знак"/>
    <w:link w:val="af1"/>
    <w:semiHidden/>
    <w:rsid w:val="00452467"/>
    <w:rPr>
      <w:sz w:val="24"/>
    </w:rPr>
  </w:style>
  <w:style w:type="character" w:customStyle="1" w:styleId="a7">
    <w:name w:val="Подпись Знак"/>
    <w:link w:val="a5"/>
    <w:rsid w:val="00452467"/>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46397">
      <w:bodyDiv w:val="1"/>
      <w:marLeft w:val="0"/>
      <w:marRight w:val="0"/>
      <w:marTop w:val="0"/>
      <w:marBottom w:val="0"/>
      <w:divBdr>
        <w:top w:val="none" w:sz="0" w:space="0" w:color="auto"/>
        <w:left w:val="none" w:sz="0" w:space="0" w:color="auto"/>
        <w:bottom w:val="none" w:sz="0" w:space="0" w:color="auto"/>
        <w:right w:val="none" w:sz="0" w:space="0" w:color="auto"/>
      </w:divBdr>
    </w:div>
    <w:div w:id="1321078702">
      <w:bodyDiv w:val="1"/>
      <w:marLeft w:val="0"/>
      <w:marRight w:val="0"/>
      <w:marTop w:val="0"/>
      <w:marBottom w:val="0"/>
      <w:divBdr>
        <w:top w:val="none" w:sz="0" w:space="0" w:color="auto"/>
        <w:left w:val="none" w:sz="0" w:space="0" w:color="auto"/>
        <w:bottom w:val="none" w:sz="0" w:space="0" w:color="auto"/>
        <w:right w:val="none" w:sz="0" w:space="0" w:color="auto"/>
      </w:divBdr>
      <w:divsChild>
        <w:div w:id="408232587">
          <w:marLeft w:val="0"/>
          <w:marRight w:val="0"/>
          <w:marTop w:val="0"/>
          <w:marBottom w:val="0"/>
          <w:divBdr>
            <w:top w:val="none" w:sz="0" w:space="0" w:color="auto"/>
            <w:left w:val="none" w:sz="0" w:space="0" w:color="auto"/>
            <w:bottom w:val="none" w:sz="0" w:space="0" w:color="auto"/>
            <w:right w:val="none" w:sz="0" w:space="0" w:color="auto"/>
          </w:divBdr>
        </w:div>
        <w:div w:id="641811214">
          <w:marLeft w:val="0"/>
          <w:marRight w:val="0"/>
          <w:marTop w:val="0"/>
          <w:marBottom w:val="0"/>
          <w:divBdr>
            <w:top w:val="none" w:sz="0" w:space="0" w:color="auto"/>
            <w:left w:val="none" w:sz="0" w:space="0" w:color="auto"/>
            <w:bottom w:val="none" w:sz="0" w:space="0" w:color="auto"/>
            <w:right w:val="none" w:sz="0" w:space="0" w:color="auto"/>
          </w:divBdr>
        </w:div>
        <w:div w:id="841972222">
          <w:marLeft w:val="0"/>
          <w:marRight w:val="0"/>
          <w:marTop w:val="0"/>
          <w:marBottom w:val="0"/>
          <w:divBdr>
            <w:top w:val="none" w:sz="0" w:space="0" w:color="auto"/>
            <w:left w:val="none" w:sz="0" w:space="0" w:color="auto"/>
            <w:bottom w:val="none" w:sz="0" w:space="0" w:color="auto"/>
            <w:right w:val="none" w:sz="0" w:space="0" w:color="auto"/>
          </w:divBdr>
        </w:div>
        <w:div w:id="843710626">
          <w:marLeft w:val="0"/>
          <w:marRight w:val="0"/>
          <w:marTop w:val="0"/>
          <w:marBottom w:val="0"/>
          <w:divBdr>
            <w:top w:val="none" w:sz="0" w:space="0" w:color="auto"/>
            <w:left w:val="none" w:sz="0" w:space="0" w:color="auto"/>
            <w:bottom w:val="none" w:sz="0" w:space="0" w:color="auto"/>
            <w:right w:val="none" w:sz="0" w:space="0" w:color="auto"/>
          </w:divBdr>
        </w:div>
        <w:div w:id="851915408">
          <w:marLeft w:val="0"/>
          <w:marRight w:val="0"/>
          <w:marTop w:val="0"/>
          <w:marBottom w:val="0"/>
          <w:divBdr>
            <w:top w:val="none" w:sz="0" w:space="0" w:color="auto"/>
            <w:left w:val="none" w:sz="0" w:space="0" w:color="auto"/>
            <w:bottom w:val="none" w:sz="0" w:space="0" w:color="auto"/>
            <w:right w:val="none" w:sz="0" w:space="0" w:color="auto"/>
          </w:divBdr>
        </w:div>
        <w:div w:id="1000813526">
          <w:marLeft w:val="0"/>
          <w:marRight w:val="0"/>
          <w:marTop w:val="0"/>
          <w:marBottom w:val="0"/>
          <w:divBdr>
            <w:top w:val="none" w:sz="0" w:space="0" w:color="auto"/>
            <w:left w:val="none" w:sz="0" w:space="0" w:color="auto"/>
            <w:bottom w:val="none" w:sz="0" w:space="0" w:color="auto"/>
            <w:right w:val="none" w:sz="0" w:space="0" w:color="auto"/>
          </w:divBdr>
        </w:div>
        <w:div w:id="1090734746">
          <w:marLeft w:val="0"/>
          <w:marRight w:val="0"/>
          <w:marTop w:val="0"/>
          <w:marBottom w:val="0"/>
          <w:divBdr>
            <w:top w:val="none" w:sz="0" w:space="0" w:color="auto"/>
            <w:left w:val="none" w:sz="0" w:space="0" w:color="auto"/>
            <w:bottom w:val="none" w:sz="0" w:space="0" w:color="auto"/>
            <w:right w:val="none" w:sz="0" w:space="0" w:color="auto"/>
          </w:divBdr>
        </w:div>
        <w:div w:id="1142500663">
          <w:marLeft w:val="0"/>
          <w:marRight w:val="0"/>
          <w:marTop w:val="0"/>
          <w:marBottom w:val="0"/>
          <w:divBdr>
            <w:top w:val="none" w:sz="0" w:space="0" w:color="auto"/>
            <w:left w:val="none" w:sz="0" w:space="0" w:color="auto"/>
            <w:bottom w:val="none" w:sz="0" w:space="0" w:color="auto"/>
            <w:right w:val="none" w:sz="0" w:space="0" w:color="auto"/>
          </w:divBdr>
        </w:div>
        <w:div w:id="1219437519">
          <w:marLeft w:val="0"/>
          <w:marRight w:val="0"/>
          <w:marTop w:val="0"/>
          <w:marBottom w:val="0"/>
          <w:divBdr>
            <w:top w:val="none" w:sz="0" w:space="0" w:color="auto"/>
            <w:left w:val="none" w:sz="0" w:space="0" w:color="auto"/>
            <w:bottom w:val="none" w:sz="0" w:space="0" w:color="auto"/>
            <w:right w:val="none" w:sz="0" w:space="0" w:color="auto"/>
          </w:divBdr>
        </w:div>
        <w:div w:id="1226334137">
          <w:marLeft w:val="0"/>
          <w:marRight w:val="0"/>
          <w:marTop w:val="0"/>
          <w:marBottom w:val="0"/>
          <w:divBdr>
            <w:top w:val="none" w:sz="0" w:space="0" w:color="auto"/>
            <w:left w:val="none" w:sz="0" w:space="0" w:color="auto"/>
            <w:bottom w:val="none" w:sz="0" w:space="0" w:color="auto"/>
            <w:right w:val="none" w:sz="0" w:space="0" w:color="auto"/>
          </w:divBdr>
        </w:div>
        <w:div w:id="17539709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trash\all%20persons\&#1064;&#1040;&#1041;&#1051;&#1054;&#1053;&#1067;%202014\&#1060;&#1080;&#1088;&#1084;&#1077;&#1085;&#1085;&#1099;&#1081;%20&#1073;&#1083;&#1072;&#1085;&#1082;%202014%20&#1075;&#1086;&#1076;%2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Фирменный бланк 2014 год !!!</Template>
  <TotalTime>6</TotalTime>
  <Pages>1</Pages>
  <Words>57</Words>
  <Characters>328</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Шаблон письма современного стиля</vt:lpstr>
    </vt:vector>
  </TitlesOfParts>
  <Company/>
  <LinksUpToDate>false</LinksUpToDate>
  <CharactersWithSpaces>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письма современного стиля</dc:title>
  <dc:creator>Исламгулова Ольга Вячеславовна</dc:creator>
  <cp:lastModifiedBy>Исламгулова Ольга Вячеславовна</cp:lastModifiedBy>
  <cp:revision>1</cp:revision>
  <cp:lastPrinted>2014-05-05T10:59:00Z</cp:lastPrinted>
  <dcterms:created xsi:type="dcterms:W3CDTF">2014-05-05T10:54:00Z</dcterms:created>
  <dcterms:modified xsi:type="dcterms:W3CDTF">2014-05-05T11:00:00Z</dcterms:modified>
</cp:coreProperties>
</file>